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715" w:rsidRDefault="004F2715" w:rsidP="004F271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Christine</w:t>
      </w:r>
      <w:bookmarkStart w:id="0" w:name="_GoBack"/>
      <w:bookmarkEnd w:id="0"/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 xml:space="preserve"> PALMER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(fl.1450)</w:t>
      </w:r>
    </w:p>
    <w:p w:rsidR="004F2715" w:rsidRDefault="004F2715" w:rsidP="004F271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F2715" w:rsidRDefault="004F2715" w:rsidP="004F271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F2715" w:rsidRDefault="004F2715" w:rsidP="004F271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= Thomas(q.v.)</w:t>
      </w:r>
    </w:p>
    <w:p w:rsidR="004F2715" w:rsidRDefault="004F2715" w:rsidP="004F271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4F2715" w:rsidRDefault="004F2715" w:rsidP="004F271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F2715" w:rsidRDefault="004F2715" w:rsidP="004F271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F2715" w:rsidRDefault="004F2715" w:rsidP="004F271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They made a plaint of disseisin de quibus against John Low, Bishop of </w:t>
      </w:r>
    </w:p>
    <w:p w:rsidR="004F2715" w:rsidRDefault="004F2715" w:rsidP="004F271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Rochester(q.v.).    (ibid.)</w:t>
      </w:r>
    </w:p>
    <w:p w:rsidR="004F2715" w:rsidRDefault="004F2715" w:rsidP="004F271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F2715" w:rsidRDefault="004F2715" w:rsidP="004F271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F2715" w:rsidRDefault="004F2715" w:rsidP="004F271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30 April 2016</w:t>
      </w:r>
    </w:p>
    <w:p w:rsidR="006B2F86" w:rsidRPr="00E71FC3" w:rsidRDefault="004F271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715" w:rsidRDefault="004F2715" w:rsidP="00E71FC3">
      <w:pPr>
        <w:spacing w:after="0" w:line="240" w:lineRule="auto"/>
      </w:pPr>
      <w:r>
        <w:separator/>
      </w:r>
    </w:p>
  </w:endnote>
  <w:endnote w:type="continuationSeparator" w:id="0">
    <w:p w:rsidR="004F2715" w:rsidRDefault="004F27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715" w:rsidRDefault="004F2715" w:rsidP="00E71FC3">
      <w:pPr>
        <w:spacing w:after="0" w:line="240" w:lineRule="auto"/>
      </w:pPr>
      <w:r>
        <w:separator/>
      </w:r>
    </w:p>
  </w:footnote>
  <w:footnote w:type="continuationSeparator" w:id="0">
    <w:p w:rsidR="004F2715" w:rsidRDefault="004F27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715"/>
    <w:rsid w:val="004F271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719FA"/>
  <w15:chartTrackingRefBased/>
  <w15:docId w15:val="{9E60942A-91C6-481B-8525-EE9E3A06D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F27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2016-05-28T13:19:00Z</dcterms:created>
  <dcterms:modified xsi:type="dcterms:W3CDTF">2016-05-28T13:20:00Z</dcterms:modified>
</cp:coreProperties>
</file>